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77777777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375C2BA0" w14:textId="3D814AD7" w:rsidR="00261290" w:rsidRDefault="00261290" w:rsidP="00261290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D2727D">
        <w:t>13</w:t>
      </w:r>
      <w:r>
        <w:t>/202</w:t>
      </w:r>
      <w:r w:rsidR="00D2727D">
        <w:t>4</w:t>
      </w:r>
      <w:r w:rsidRPr="00AC42B0">
        <w:t xml:space="preserve">, katerega predmet je </w:t>
      </w:r>
      <w:r w:rsidRPr="000E1754">
        <w:t>»</w:t>
      </w:r>
      <w:bookmarkStart w:id="0" w:name="_Hlk147925344"/>
      <w:bookmarkStart w:id="1" w:name="_Hlk149024716"/>
      <w:r w:rsidR="000E1754" w:rsidRPr="000E1754">
        <w:t xml:space="preserve">Vrednotenje rezultatov in dosežkov programa </w:t>
      </w:r>
      <w:bookmarkEnd w:id="0"/>
      <w:r w:rsidR="000E1754" w:rsidRPr="000E1754">
        <w:t>Izobraževanje – krepitev človeških virov</w:t>
      </w:r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085A2FE3" w14:textId="77777777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</w:p>
    <w:p w14:paraId="06EBCEB1" w14:textId="77777777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0C951747" w:rsidR="00B745D6" w:rsidRPr="008F3500" w:rsidRDefault="000E1754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bookmarkStart w:id="2" w:name="_Hlk149024641"/>
    <w:r>
      <w:rPr>
        <w:rFonts w:ascii="Republika" w:eastAsia="MS Mincho" w:hAnsi="Republika"/>
        <w:b/>
        <w:caps/>
        <w:noProof/>
        <w:sz w:val="24"/>
        <w:lang w:val="it-IT"/>
      </w:rPr>
      <w:drawing>
        <wp:anchor distT="0" distB="0" distL="114300" distR="114300" simplePos="0" relativeHeight="251660288" behindDoc="1" locked="0" layoutInCell="1" allowOverlap="1" wp14:anchorId="6728885F" wp14:editId="610A1D57">
          <wp:simplePos x="0" y="0"/>
          <wp:positionH relativeFrom="column">
            <wp:posOffset>4301336</wp:posOffset>
          </wp:positionH>
          <wp:positionV relativeFrom="paragraph">
            <wp:posOffset>-128884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369C66B7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7579BB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CDBCCA0" w14:textId="77777777" w:rsidR="00292DEE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4</TotalTime>
  <Pages>1</Pages>
  <Words>97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917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8</cp:revision>
  <cp:lastPrinted>2014-11-11T11:21:00Z</cp:lastPrinted>
  <dcterms:created xsi:type="dcterms:W3CDTF">2023-07-14T10:35:00Z</dcterms:created>
  <dcterms:modified xsi:type="dcterms:W3CDTF">2024-03-05T15:07:00Z</dcterms:modified>
</cp:coreProperties>
</file>